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706C1" w14:textId="77777777" w:rsidR="00914213" w:rsidRDefault="00914213" w:rsidP="009142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3C5AE737" w14:textId="77777777" w:rsidR="00914213" w:rsidRDefault="00914213" w:rsidP="009142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0664FF4D" w14:textId="77777777" w:rsidR="00914213" w:rsidRDefault="00914213" w:rsidP="009142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A2EA09" w14:textId="77777777" w:rsidR="00914213" w:rsidRDefault="00914213" w:rsidP="009142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F95CE5" w14:textId="77777777" w:rsidR="00914213" w:rsidRDefault="00914213" w:rsidP="00914213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He served at sea under Thomas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Symond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706DA052" w14:textId="77777777" w:rsidR="00914213" w:rsidRDefault="00914213" w:rsidP="00914213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m.10,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38AC4F8B" w14:textId="77777777" w:rsidR="00914213" w:rsidRDefault="00914213" w:rsidP="00914213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457454BF" w14:textId="77777777" w:rsidR="00914213" w:rsidRDefault="00914213" w:rsidP="009142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AE407A5" w14:textId="77777777" w:rsidR="00914213" w:rsidRDefault="00914213" w:rsidP="009142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05F9C4" w14:textId="77777777" w:rsidR="00914213" w:rsidRDefault="00914213" w:rsidP="009142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December 2021</w:t>
      </w:r>
    </w:p>
    <w:p w14:paraId="542C6F0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CB438" w14:textId="77777777" w:rsidR="00914213" w:rsidRDefault="00914213" w:rsidP="009139A6">
      <w:r>
        <w:separator/>
      </w:r>
    </w:p>
  </w:endnote>
  <w:endnote w:type="continuationSeparator" w:id="0">
    <w:p w14:paraId="0C4F3533" w14:textId="77777777" w:rsidR="00914213" w:rsidRDefault="009142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817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E036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D60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D4A32" w14:textId="77777777" w:rsidR="00914213" w:rsidRDefault="00914213" w:rsidP="009139A6">
      <w:r>
        <w:separator/>
      </w:r>
    </w:p>
  </w:footnote>
  <w:footnote w:type="continuationSeparator" w:id="0">
    <w:p w14:paraId="640100B9" w14:textId="77777777" w:rsidR="00914213" w:rsidRDefault="009142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E0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BC16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20A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213"/>
    <w:rsid w:val="000666E0"/>
    <w:rsid w:val="002510B7"/>
    <w:rsid w:val="005C130B"/>
    <w:rsid w:val="00826F5C"/>
    <w:rsid w:val="009139A6"/>
    <w:rsid w:val="00914213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6DA26"/>
  <w15:chartTrackingRefBased/>
  <w15:docId w15:val="{D5DC623A-2F42-47E0-BCC7-E41D47C83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2022-01-09T20:14:00Z</dcterms:created>
  <dcterms:modified xsi:type="dcterms:W3CDTF">2022-01-09T20:14:00Z</dcterms:modified>
</cp:coreProperties>
</file>